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4E51D" w14:textId="12C74503" w:rsidR="006A1FFB" w:rsidRDefault="006A1FFB" w:rsidP="00FB7D97">
      <w:pPr>
        <w:pStyle w:val="CRCoverPage"/>
        <w:tabs>
          <w:tab w:val="right" w:pos="9639"/>
        </w:tabs>
        <w:spacing w:after="0"/>
        <w:rPr>
          <w:b/>
          <w:i/>
          <w:noProof/>
          <w:sz w:val="28"/>
        </w:rPr>
      </w:pPr>
      <w:r>
        <w:rPr>
          <w:rFonts w:cs="Arial"/>
          <w:b/>
          <w:noProof/>
          <w:sz w:val="24"/>
        </w:rPr>
        <w:t>3GPP TSG SA WG2 Meeting #16</w:t>
      </w:r>
      <w:r w:rsidR="00ED5CC2">
        <w:rPr>
          <w:rFonts w:cs="Arial"/>
          <w:b/>
          <w:noProof/>
          <w:sz w:val="24"/>
        </w:rPr>
        <w:t>6</w:t>
      </w:r>
      <w:r>
        <w:rPr>
          <w:b/>
          <w:i/>
          <w:noProof/>
          <w:sz w:val="28"/>
        </w:rPr>
        <w:tab/>
      </w:r>
      <w:r w:rsidRPr="00B309BD">
        <w:rPr>
          <w:rFonts w:cs="Arial"/>
          <w:b/>
          <w:noProof/>
          <w:sz w:val="24"/>
        </w:rPr>
        <w:t>S2-</w:t>
      </w:r>
      <w:r w:rsidR="00A276E2" w:rsidRPr="00A276E2">
        <w:rPr>
          <w:rFonts w:cs="Arial"/>
          <w:b/>
          <w:noProof/>
          <w:sz w:val="24"/>
        </w:rPr>
        <w:t>241</w:t>
      </w:r>
      <w:r w:rsidR="0037744B">
        <w:rPr>
          <w:rFonts w:cs="Arial"/>
          <w:b/>
          <w:noProof/>
          <w:sz w:val="24"/>
        </w:rPr>
        <w:t>2340</w:t>
      </w:r>
    </w:p>
    <w:p w14:paraId="22B69667" w14:textId="642D9493" w:rsidR="006A1FFB" w:rsidRPr="002807FB" w:rsidRDefault="00ED5CC2" w:rsidP="006A1FFB">
      <w:pPr>
        <w:pStyle w:val="CRCoverPage"/>
        <w:outlineLvl w:val="0"/>
        <w:rPr>
          <w:rFonts w:cs="Arial"/>
          <w:b/>
          <w:bCs/>
          <w:sz w:val="24"/>
        </w:rPr>
      </w:pPr>
      <w:bookmarkStart w:id="0" w:name="_Hlk182028677"/>
      <w:r w:rsidRPr="00ED5CC2">
        <w:rPr>
          <w:rFonts w:cs="Arial"/>
          <w:b/>
          <w:bCs/>
          <w:sz w:val="24"/>
        </w:rPr>
        <w:t>18 - 22 Nov., 2024, Orlando, US</w:t>
      </w:r>
      <w:bookmarkEnd w:id="0"/>
      <w:r w:rsidR="006A1FFB">
        <w:rPr>
          <w:b/>
          <w:bCs/>
          <w:sz w:val="24"/>
        </w:rPr>
        <w:t xml:space="preserve">               </w:t>
      </w:r>
      <w:r w:rsidR="002807FB">
        <w:rPr>
          <w:b/>
          <w:bCs/>
          <w:sz w:val="24"/>
        </w:rPr>
        <w:t xml:space="preserve">                           </w:t>
      </w:r>
      <w:r>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C8C2B" w:rsidR="001E41F3" w:rsidRPr="00410371" w:rsidRDefault="00A276E2" w:rsidP="00FE6AA4">
            <w:pPr>
              <w:pStyle w:val="CRCoverPage"/>
              <w:spacing w:after="0"/>
              <w:jc w:val="center"/>
              <w:rPr>
                <w:noProof/>
              </w:rPr>
            </w:pPr>
            <w:r>
              <w:rPr>
                <w:b/>
                <w:noProof/>
                <w:sz w:val="28"/>
              </w:rPr>
              <w:t>58</w:t>
            </w:r>
            <w:r w:rsidR="0037744B">
              <w:rPr>
                <w:b/>
                <w:noProof/>
                <w:sz w:val="28"/>
              </w:rPr>
              <w:t>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B2736" w:rsidR="001E41F3" w:rsidRPr="00410371" w:rsidRDefault="00FB5405" w:rsidP="007B32BD">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2807FB">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D64E"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5D01D" w:rsidR="001E41F3" w:rsidRDefault="0037744B" w:rsidP="00021841">
            <w:pPr>
              <w:pStyle w:val="CRCoverPage"/>
              <w:spacing w:after="0"/>
              <w:ind w:left="100"/>
              <w:rPr>
                <w:noProof/>
              </w:rPr>
            </w:pPr>
            <w:r w:rsidRPr="0037744B">
              <w:t>Session management based on energy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C3986"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0D0EF" w:rsidR="001E41F3" w:rsidRDefault="00BE411E" w:rsidP="0029335D">
            <w:pPr>
              <w:pStyle w:val="CRCoverPage"/>
              <w:spacing w:after="0"/>
              <w:ind w:left="100"/>
              <w:rPr>
                <w:noProof/>
              </w:rPr>
            </w:pPr>
            <w:r>
              <w:t>202</w:t>
            </w:r>
            <w:r w:rsidR="001D3F60">
              <w:t>4</w:t>
            </w:r>
            <w:r>
              <w:t>-</w:t>
            </w:r>
            <w:r w:rsidR="002807FB">
              <w:t>1</w:t>
            </w:r>
            <w:r w:rsidR="00F82F53">
              <w:t>1</w:t>
            </w:r>
            <w:r w:rsidR="002D6BD3">
              <w:t>-</w:t>
            </w:r>
            <w:r w:rsidR="0029335D">
              <w:t>0</w:t>
            </w:r>
            <w:r w:rsidR="00F82F5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DF4D7" w:rsidR="00021841" w:rsidRPr="007B32BD" w:rsidRDefault="00B37C8D" w:rsidP="009C28EF">
            <w:pPr>
              <w:rPr>
                <w:rFonts w:ascii="Arial" w:eastAsia="맑은 고딕" w:hAnsi="Arial"/>
                <w:noProof/>
                <w:color w:val="FF0000"/>
                <w:lang w:eastAsia="ko-KR"/>
              </w:rPr>
            </w:pPr>
            <w:r>
              <w:rPr>
                <w:rFonts w:ascii="Arial" w:eastAsia="맑은 고딕" w:hAnsi="Arial"/>
                <w:noProof/>
                <w:lang w:eastAsia="ko-KR"/>
              </w:rPr>
              <w:t>It should be clarified how the energy related information is used in the 5G network to facilitate network operations for energy efficiency or energy saving. It is proposed in the CR the session management is enhanced to use</w:t>
            </w:r>
            <w:r w:rsidRPr="005A23E5">
              <w:rPr>
                <w:rFonts w:ascii="Arial" w:eastAsia="맑은 고딕" w:hAnsi="Arial"/>
                <w:noProof/>
                <w:lang w:eastAsia="ko-KR"/>
              </w:rPr>
              <w:t xml:space="preserve"> the energy related information</w:t>
            </w:r>
            <w:r>
              <w:rPr>
                <w:rFonts w:ascii="Arial" w:eastAsia="맑은 고딕" w:hAnsi="Arial"/>
                <w:noProof/>
                <w:lang w:eastAsia="ko-KR"/>
              </w:rPr>
              <w:t xml:space="preserve"> for optimization of UE data transmission in the UP.</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77F752DA" w:rsidR="00850D31" w:rsidRPr="00850D31" w:rsidRDefault="00B37C8D" w:rsidP="00D504A7">
            <w:pPr>
              <w:pStyle w:val="CRCoverPage"/>
              <w:spacing w:after="0"/>
              <w:rPr>
                <w:noProof/>
              </w:rPr>
            </w:pPr>
            <w:r>
              <w:rPr>
                <w:noProof/>
              </w:rPr>
              <w:t>Add a new clause to clarify the session management which utilizes energy consumption information and the releated SM policy.</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036BF" w:rsidR="008879D3" w:rsidRPr="007B32BD" w:rsidRDefault="00B37C8D" w:rsidP="00D504A7">
            <w:pPr>
              <w:pStyle w:val="CRCoverPage"/>
              <w:spacing w:after="0"/>
              <w:rPr>
                <w:noProof/>
                <w:color w:val="FF0000"/>
              </w:rPr>
            </w:pPr>
            <w:r>
              <w:t>How to use the collected energy information for optimizing user plane operations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5A9DE" w:rsidR="001E41F3" w:rsidRPr="00EB5CA4" w:rsidRDefault="007B32BD" w:rsidP="007B32BD">
            <w:pPr>
              <w:pStyle w:val="CRCoverPage"/>
              <w:spacing w:after="0"/>
              <w:ind w:left="100"/>
              <w:rPr>
                <w:noProof/>
              </w:rPr>
            </w:pPr>
            <w:r>
              <w:t>5.</w:t>
            </w:r>
            <w:r w:rsidR="00CD7246">
              <w:t>6.</w:t>
            </w:r>
            <w:r w:rsidRPr="00FB35E3">
              <w:rPr>
                <w:highlight w:val="yellow"/>
              </w:rPr>
              <w:t>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2F5AE37" w:rsidR="001E41F3" w:rsidRDefault="001E41F3">
      <w:pPr>
        <w:pStyle w:val="CRCoverPage"/>
        <w:spacing w:after="0"/>
        <w:rPr>
          <w:noProof/>
          <w:sz w:val="8"/>
          <w:szCs w:val="8"/>
        </w:rPr>
      </w:pPr>
    </w:p>
    <w:p w14:paraId="562975C1" w14:textId="0F975E09" w:rsidR="00D26D0D" w:rsidRDefault="00D26D0D">
      <w:pPr>
        <w:spacing w:after="0"/>
        <w:rPr>
          <w:rFonts w:ascii="Arial" w:hAnsi="Arial"/>
          <w:noProof/>
          <w:sz w:val="8"/>
          <w:szCs w:val="8"/>
        </w:rPr>
      </w:pPr>
      <w:r>
        <w:rPr>
          <w:noProof/>
          <w:sz w:val="8"/>
          <w:szCs w:val="8"/>
        </w:rPr>
        <w:br w:type="page"/>
      </w:r>
    </w:p>
    <w:p w14:paraId="3CFF287B" w14:textId="77777777" w:rsidR="00D26D0D" w:rsidRDefault="00D26D0D">
      <w:pPr>
        <w:pStyle w:val="CRCoverPage"/>
        <w:spacing w:after="0"/>
        <w:rPr>
          <w:noProof/>
          <w:sz w:val="8"/>
          <w:szCs w:val="8"/>
        </w:r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29D954DD" w14:textId="212EC9CA" w:rsidR="00B37C8D" w:rsidRPr="00D918E9" w:rsidRDefault="00B37C8D" w:rsidP="00B37C8D">
      <w:pPr>
        <w:pStyle w:val="Heading2"/>
        <w:overflowPunct w:val="0"/>
        <w:autoSpaceDE w:val="0"/>
        <w:autoSpaceDN w:val="0"/>
        <w:adjustRightInd w:val="0"/>
        <w:textAlignment w:val="baseline"/>
        <w:rPr>
          <w:lang w:eastAsia="en-GB"/>
        </w:rPr>
      </w:pPr>
      <w:bookmarkStart w:id="12" w:name="_Toc170193813"/>
      <w:bookmarkEnd w:id="2"/>
      <w:bookmarkEnd w:id="3"/>
      <w:bookmarkEnd w:id="4"/>
      <w:bookmarkEnd w:id="5"/>
      <w:bookmarkEnd w:id="6"/>
      <w:bookmarkEnd w:id="7"/>
      <w:bookmarkEnd w:id="8"/>
      <w:bookmarkEnd w:id="9"/>
      <w:bookmarkEnd w:id="10"/>
      <w:bookmarkEnd w:id="11"/>
      <w:r w:rsidRPr="001B7C50">
        <w:rPr>
          <w:lang w:eastAsia="en-GB"/>
        </w:rPr>
        <w:t>5.</w:t>
      </w:r>
      <w:r>
        <w:rPr>
          <w:lang w:eastAsia="en-GB"/>
        </w:rPr>
        <w:t>6.</w:t>
      </w:r>
      <w:r w:rsidRPr="00D918E9">
        <w:rPr>
          <w:lang w:eastAsia="en-GB"/>
        </w:rPr>
        <w:t>X</w:t>
      </w:r>
      <w:r w:rsidRPr="00D918E9">
        <w:rPr>
          <w:lang w:eastAsia="en-GB"/>
        </w:rPr>
        <w:tab/>
      </w:r>
      <w:r w:rsidR="00F71092">
        <w:rPr>
          <w:lang w:eastAsia="en-GB"/>
        </w:rPr>
        <w:t>Session Management</w:t>
      </w:r>
      <w:r w:rsidRPr="00D918E9">
        <w:rPr>
          <w:lang w:eastAsia="en-GB"/>
        </w:rPr>
        <w:t xml:space="preserve"> for </w:t>
      </w:r>
      <w:bookmarkEnd w:id="12"/>
      <w:r w:rsidRPr="00D918E9">
        <w:rPr>
          <w:lang w:eastAsia="en-GB"/>
        </w:rPr>
        <w:t>Energy Saving</w:t>
      </w:r>
    </w:p>
    <w:p w14:paraId="1199723D" w14:textId="77777777" w:rsidR="00B37C8D" w:rsidRPr="001B7C50" w:rsidRDefault="00B37C8D" w:rsidP="00B37C8D">
      <w:pPr>
        <w:pStyle w:val="Heading3"/>
        <w:overflowPunct w:val="0"/>
        <w:autoSpaceDE w:val="0"/>
        <w:autoSpaceDN w:val="0"/>
        <w:adjustRightInd w:val="0"/>
        <w:textAlignment w:val="baseline"/>
        <w:rPr>
          <w:lang w:eastAsia="zh-CN"/>
        </w:rPr>
      </w:pPr>
      <w:bookmarkStart w:id="13" w:name="_CR5_4_11_1"/>
      <w:bookmarkStart w:id="14" w:name="_Toc170193814"/>
      <w:bookmarkEnd w:id="13"/>
      <w:r w:rsidRPr="00D918E9">
        <w:rPr>
          <w:lang w:eastAsia="zh-CN"/>
        </w:rPr>
        <w:t>5.</w:t>
      </w:r>
      <w:proofErr w:type="gramStart"/>
      <w:r w:rsidRPr="00D918E9">
        <w:rPr>
          <w:lang w:eastAsia="zh-CN"/>
        </w:rPr>
        <w:t>6.X.</w:t>
      </w:r>
      <w:proofErr w:type="gramEnd"/>
      <w:r w:rsidRPr="00D918E9">
        <w:rPr>
          <w:lang w:eastAsia="zh-CN"/>
        </w:rPr>
        <w:t>1</w:t>
      </w:r>
      <w:r w:rsidRPr="001B7C50">
        <w:rPr>
          <w:lang w:eastAsia="zh-CN"/>
        </w:rPr>
        <w:tab/>
        <w:t>General</w:t>
      </w:r>
      <w:bookmarkEnd w:id="14"/>
    </w:p>
    <w:p w14:paraId="46C03A5E" w14:textId="77777777" w:rsidR="00B37C8D" w:rsidRDefault="00B37C8D" w:rsidP="00B37C8D">
      <w:pPr>
        <w:pStyle w:val="B1"/>
        <w:ind w:left="0" w:firstLine="0"/>
      </w:pPr>
      <w:r>
        <w:t xml:space="preserve">The amount of energy that are consumed to serve a UE in the network can be further considered in the session </w:t>
      </w:r>
      <w:proofErr w:type="spellStart"/>
      <w:r>
        <w:t>managent</w:t>
      </w:r>
      <w:proofErr w:type="spellEnd"/>
      <w:r>
        <w:t xml:space="preserve"> for the UE, based on the operator’s policy, network configuration, etc., to improve energy efficiency and energy saving in the 5G network. </w:t>
      </w:r>
    </w:p>
    <w:p w14:paraId="578C086E" w14:textId="77777777" w:rsidR="00B37C8D" w:rsidRDefault="00B37C8D" w:rsidP="00B37C8D">
      <w:pPr>
        <w:pStyle w:val="B1"/>
        <w:ind w:left="0" w:firstLine="0"/>
      </w:pPr>
      <w:r>
        <w:t>T</w:t>
      </w:r>
      <w:r w:rsidRPr="00D918E9">
        <w:t xml:space="preserve">he UDM stores the energy </w:t>
      </w:r>
      <w:r>
        <w:t xml:space="preserve">related configuration </w:t>
      </w:r>
      <w:r w:rsidRPr="00D918E9">
        <w:t xml:space="preserve">information for </w:t>
      </w:r>
      <w:r>
        <w:t xml:space="preserve">a </w:t>
      </w:r>
      <w:r w:rsidRPr="00D918E9">
        <w:t xml:space="preserve">UE in the subscription data of </w:t>
      </w:r>
      <w:r>
        <w:t>the</w:t>
      </w:r>
      <w:r w:rsidRPr="00D918E9">
        <w:t xml:space="preserve"> UE and provides it to the SMF </w:t>
      </w:r>
      <w:r>
        <w:t>during</w:t>
      </w:r>
      <w:r w:rsidRPr="00D918E9">
        <w:t xml:space="preserve"> the PDU session establishment</w:t>
      </w:r>
      <w:r>
        <w:t xml:space="preserve">.  </w:t>
      </w:r>
    </w:p>
    <w:p w14:paraId="322C4D76" w14:textId="5682F88F" w:rsidR="00B37C8D" w:rsidRDefault="00B37C8D" w:rsidP="00B37C8D">
      <w:pPr>
        <w:pStyle w:val="B1"/>
        <w:ind w:left="0" w:firstLine="0"/>
      </w:pPr>
      <w:r>
        <w:t>In case of</w:t>
      </w:r>
      <w:r w:rsidRPr="00D918E9">
        <w:t xml:space="preserve"> the dynamic policy control</w:t>
      </w:r>
      <w:r>
        <w:t>,</w:t>
      </w:r>
      <w:r w:rsidRPr="00D918E9">
        <w:t xml:space="preserve"> the PCF </w:t>
      </w:r>
      <w:r>
        <w:t xml:space="preserve">may </w:t>
      </w:r>
      <w:r w:rsidRPr="00D918E9">
        <w:t xml:space="preserve">retrieve </w:t>
      </w:r>
      <w:r>
        <w:t xml:space="preserve">the energy related configuration information for the UE </w:t>
      </w:r>
      <w:r w:rsidRPr="00D918E9">
        <w:t xml:space="preserve">from </w:t>
      </w:r>
      <w:r>
        <w:t xml:space="preserve">the </w:t>
      </w:r>
      <w:r w:rsidRPr="00D918E9">
        <w:t>UDR and provide</w:t>
      </w:r>
      <w:r>
        <w:t>s</w:t>
      </w:r>
      <w:r w:rsidRPr="00D918E9">
        <w:t xml:space="preserve"> </w:t>
      </w:r>
      <w:r>
        <w:t>the SMF with energy related policy information as part of the SM</w:t>
      </w:r>
      <w:r w:rsidRPr="00D918E9">
        <w:t xml:space="preserve"> policy to control the energy </w:t>
      </w:r>
      <w:r>
        <w:t>usage in the network</w:t>
      </w:r>
      <w:r w:rsidRPr="00D918E9">
        <w:t xml:space="preserve"> during the policy association with the SMF.</w:t>
      </w:r>
      <w:r>
        <w:t xml:space="preserve"> Based on the collected energy consumption information for the UE and the network energy state, t</w:t>
      </w:r>
      <w:r w:rsidRPr="00D918E9">
        <w:t xml:space="preserve">he </w:t>
      </w:r>
      <w:r>
        <w:t xml:space="preserve">PCF may decide to provide the </w:t>
      </w:r>
      <w:r w:rsidRPr="00D918E9">
        <w:t xml:space="preserve">updated energy </w:t>
      </w:r>
      <w:r>
        <w:t>related policy information</w:t>
      </w:r>
      <w:r w:rsidRPr="00D918E9">
        <w:t xml:space="preserve"> to the SMF to </w:t>
      </w:r>
      <w:r>
        <w:t>control the energy consumed to serve the UE in the network and improve the energy efficiency and energy saving in the network</w:t>
      </w:r>
      <w:r w:rsidRPr="00D918E9">
        <w:t>.</w:t>
      </w:r>
    </w:p>
    <w:p w14:paraId="60FCF734" w14:textId="273C1AD7" w:rsidR="004B7B22" w:rsidRPr="00B37C8D" w:rsidRDefault="00B37C8D" w:rsidP="00B37C8D">
      <w:pPr>
        <w:pStyle w:val="B1"/>
        <w:ind w:left="0" w:firstLine="0"/>
      </w:pPr>
      <w:r>
        <w:t>The SMF use the energy related configuration information from the UDM and the energy related policy information from the PCF to accept, modify and reject PDU sessions for the UE and to improve energy efficiency and energy saving</w:t>
      </w:r>
      <w:r w:rsidR="004C58BD">
        <w:t xml:space="preserve"> in the network</w:t>
      </w:r>
      <w:r>
        <w:t xml:space="preserve">. </w:t>
      </w:r>
    </w:p>
    <w:p w14:paraId="6E385FE4" w14:textId="77777777" w:rsidR="00D26D0D" w:rsidRPr="007555B5" w:rsidRDefault="00D26D0D" w:rsidP="003B1E6A">
      <w:bookmarkStart w:id="15" w:name="_CR5_4_11_2"/>
      <w:bookmarkEnd w:id="15"/>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CE6AB" w14:textId="77777777" w:rsidR="00065091" w:rsidRDefault="00065091">
      <w:r>
        <w:separator/>
      </w:r>
    </w:p>
  </w:endnote>
  <w:endnote w:type="continuationSeparator" w:id="0">
    <w:p w14:paraId="545A0A38" w14:textId="77777777" w:rsidR="00065091" w:rsidRDefault="00065091">
      <w:r>
        <w:continuationSeparator/>
      </w:r>
    </w:p>
  </w:endnote>
  <w:endnote w:type="continuationNotice" w:id="1">
    <w:p w14:paraId="467755B1" w14:textId="77777777" w:rsidR="00065091" w:rsidRDefault="000650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E5F02" w14:textId="77777777" w:rsidR="00065091" w:rsidRDefault="00065091">
      <w:r>
        <w:separator/>
      </w:r>
    </w:p>
  </w:footnote>
  <w:footnote w:type="continuationSeparator" w:id="0">
    <w:p w14:paraId="21363CFD" w14:textId="77777777" w:rsidR="00065091" w:rsidRDefault="00065091">
      <w:r>
        <w:continuationSeparator/>
      </w:r>
    </w:p>
  </w:footnote>
  <w:footnote w:type="continuationNotice" w:id="1">
    <w:p w14:paraId="6573A12E" w14:textId="77777777" w:rsidR="00065091" w:rsidRDefault="000650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0"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9"/>
  </w:num>
  <w:num w:numId="15">
    <w:abstractNumId w:val="14"/>
  </w:num>
  <w:num w:numId="16">
    <w:abstractNumId w:val="7"/>
  </w:num>
  <w:num w:numId="17">
    <w:abstractNumId w:val="5"/>
  </w:num>
  <w:num w:numId="18">
    <w:abstractNumId w:val="16"/>
  </w:num>
  <w:num w:numId="19">
    <w:abstractNumId w:val="18"/>
  </w:num>
  <w:num w:numId="20">
    <w:abstractNumId w:val="2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47BA"/>
    <w:rsid w:val="00065091"/>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77B13"/>
    <w:rsid w:val="00081714"/>
    <w:rsid w:val="00081974"/>
    <w:rsid w:val="00082343"/>
    <w:rsid w:val="000827D4"/>
    <w:rsid w:val="000831E1"/>
    <w:rsid w:val="00083918"/>
    <w:rsid w:val="00084AFF"/>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C81"/>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FC8"/>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9F5"/>
    <w:rsid w:val="00145A9C"/>
    <w:rsid w:val="00145D43"/>
    <w:rsid w:val="00146899"/>
    <w:rsid w:val="00146AD8"/>
    <w:rsid w:val="00147084"/>
    <w:rsid w:val="001475E6"/>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32FB"/>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1E1"/>
    <w:rsid w:val="002702CC"/>
    <w:rsid w:val="00270F67"/>
    <w:rsid w:val="00271DF5"/>
    <w:rsid w:val="00272FE6"/>
    <w:rsid w:val="00273037"/>
    <w:rsid w:val="002731F4"/>
    <w:rsid w:val="00273ABA"/>
    <w:rsid w:val="00273D70"/>
    <w:rsid w:val="00274AF1"/>
    <w:rsid w:val="00275D12"/>
    <w:rsid w:val="002807FB"/>
    <w:rsid w:val="00281108"/>
    <w:rsid w:val="0028147F"/>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51C"/>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DE4"/>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44B"/>
    <w:rsid w:val="003778E6"/>
    <w:rsid w:val="0038069E"/>
    <w:rsid w:val="00380DAF"/>
    <w:rsid w:val="00381D66"/>
    <w:rsid w:val="00382AD8"/>
    <w:rsid w:val="003841CB"/>
    <w:rsid w:val="00384770"/>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5740"/>
    <w:rsid w:val="003C6EBB"/>
    <w:rsid w:val="003D06B4"/>
    <w:rsid w:val="003D21F9"/>
    <w:rsid w:val="003D26D1"/>
    <w:rsid w:val="003D2F0E"/>
    <w:rsid w:val="003D4FE8"/>
    <w:rsid w:val="003D59E1"/>
    <w:rsid w:val="003D5AEE"/>
    <w:rsid w:val="003D71C5"/>
    <w:rsid w:val="003D7B22"/>
    <w:rsid w:val="003E1023"/>
    <w:rsid w:val="003E1A36"/>
    <w:rsid w:val="003E28B9"/>
    <w:rsid w:val="003E30DF"/>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9A8"/>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6240"/>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1BA"/>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B7B22"/>
    <w:rsid w:val="004C0176"/>
    <w:rsid w:val="004C02D4"/>
    <w:rsid w:val="004C139F"/>
    <w:rsid w:val="004C2D56"/>
    <w:rsid w:val="004C391F"/>
    <w:rsid w:val="004C5395"/>
    <w:rsid w:val="004C58BD"/>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B2C"/>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17BE7"/>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B71"/>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67C5F"/>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6A"/>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560"/>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7D1"/>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2C5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65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C1E"/>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6AC1"/>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56E"/>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8EF"/>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1C53"/>
    <w:rsid w:val="009E2911"/>
    <w:rsid w:val="009E3297"/>
    <w:rsid w:val="009E3986"/>
    <w:rsid w:val="009E4029"/>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2C58"/>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6E2"/>
    <w:rsid w:val="00A2787E"/>
    <w:rsid w:val="00A30555"/>
    <w:rsid w:val="00A30B3A"/>
    <w:rsid w:val="00A30D8D"/>
    <w:rsid w:val="00A31ACC"/>
    <w:rsid w:val="00A32A3F"/>
    <w:rsid w:val="00A33077"/>
    <w:rsid w:val="00A337EB"/>
    <w:rsid w:val="00A33CEB"/>
    <w:rsid w:val="00A340CA"/>
    <w:rsid w:val="00A348AF"/>
    <w:rsid w:val="00A351A8"/>
    <w:rsid w:val="00A3590A"/>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55FE"/>
    <w:rsid w:val="00A75878"/>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76D"/>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5ED"/>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65C"/>
    <w:rsid w:val="00B37C8D"/>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5B"/>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82F"/>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873"/>
    <w:rsid w:val="00BF4C34"/>
    <w:rsid w:val="00BF5A11"/>
    <w:rsid w:val="00BF6EC0"/>
    <w:rsid w:val="00C005FF"/>
    <w:rsid w:val="00C00AA4"/>
    <w:rsid w:val="00C00C1B"/>
    <w:rsid w:val="00C011E4"/>
    <w:rsid w:val="00C01D7F"/>
    <w:rsid w:val="00C027EF"/>
    <w:rsid w:val="00C048F6"/>
    <w:rsid w:val="00C073B2"/>
    <w:rsid w:val="00C079F3"/>
    <w:rsid w:val="00C07DAE"/>
    <w:rsid w:val="00C10040"/>
    <w:rsid w:val="00C11A13"/>
    <w:rsid w:val="00C14127"/>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0FE3"/>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050"/>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E96"/>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246"/>
    <w:rsid w:val="00CD7B98"/>
    <w:rsid w:val="00CD7FDB"/>
    <w:rsid w:val="00CE012D"/>
    <w:rsid w:val="00CE0F41"/>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D0D"/>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4A7"/>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A3B"/>
    <w:rsid w:val="00D61C99"/>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18E9"/>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4CED"/>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BAA"/>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67D46"/>
    <w:rsid w:val="00E709CB"/>
    <w:rsid w:val="00E71AD5"/>
    <w:rsid w:val="00E729B8"/>
    <w:rsid w:val="00E735F9"/>
    <w:rsid w:val="00E73DE8"/>
    <w:rsid w:val="00E7440B"/>
    <w:rsid w:val="00E747FA"/>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5CC2"/>
    <w:rsid w:val="00ED6204"/>
    <w:rsid w:val="00ED6DE7"/>
    <w:rsid w:val="00ED789B"/>
    <w:rsid w:val="00EE00DA"/>
    <w:rsid w:val="00EE1833"/>
    <w:rsid w:val="00EE2C14"/>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4180"/>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3E8"/>
    <w:rsid w:val="00F70687"/>
    <w:rsid w:val="00F71092"/>
    <w:rsid w:val="00F715EE"/>
    <w:rsid w:val="00F72CB8"/>
    <w:rsid w:val="00F7300F"/>
    <w:rsid w:val="00F732EE"/>
    <w:rsid w:val="00F73D70"/>
    <w:rsid w:val="00F74B6F"/>
    <w:rsid w:val="00F74B77"/>
    <w:rsid w:val="00F77AB3"/>
    <w:rsid w:val="00F8019C"/>
    <w:rsid w:val="00F80F1A"/>
    <w:rsid w:val="00F813B8"/>
    <w:rsid w:val="00F82775"/>
    <w:rsid w:val="00F82AD7"/>
    <w:rsid w:val="00F82F53"/>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526"/>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character" w:customStyle="1" w:styleId="B3Car">
    <w:name w:val="B3 Car"/>
    <w:link w:val="B3"/>
    <w:locked/>
    <w:rsid w:val="00771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B8E18E74-14EB-46ED-9C35-5CE51FB21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Pages>
  <Words>535</Words>
  <Characters>3050</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19</cp:revision>
  <cp:lastPrinted>1900-01-01T21:00:00Z</cp:lastPrinted>
  <dcterms:created xsi:type="dcterms:W3CDTF">2024-08-09T12:01:00Z</dcterms:created>
  <dcterms:modified xsi:type="dcterms:W3CDTF">2024-11-08T22:26:00Z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